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6F5" w:rsidRPr="00D362AF" w:rsidRDefault="00E736F5">
      <w:pPr>
        <w:rPr>
          <w:rFonts w:ascii="黑体" w:eastAsia="黑体" w:hAnsi="黑体"/>
          <w:sz w:val="32"/>
          <w:szCs w:val="32"/>
        </w:rPr>
      </w:pPr>
      <w:r w:rsidRPr="00D362AF">
        <w:rPr>
          <w:rFonts w:ascii="黑体" w:eastAsia="黑体" w:hAnsi="黑体" w:hint="eastAsia"/>
          <w:sz w:val="32"/>
          <w:szCs w:val="32"/>
        </w:rPr>
        <w:t>附件</w:t>
      </w:r>
      <w:r w:rsidRPr="00D362AF">
        <w:rPr>
          <w:rFonts w:ascii="黑体" w:eastAsia="黑体" w:hAnsi="黑体"/>
          <w:sz w:val="32"/>
          <w:szCs w:val="32"/>
        </w:rPr>
        <w:t>3</w:t>
      </w:r>
    </w:p>
    <w:tbl>
      <w:tblPr>
        <w:tblW w:w="14899" w:type="dxa"/>
        <w:tblInd w:w="93" w:type="dxa"/>
        <w:tblLook w:val="00A0"/>
      </w:tblPr>
      <w:tblGrid>
        <w:gridCol w:w="842"/>
        <w:gridCol w:w="1640"/>
        <w:gridCol w:w="1640"/>
        <w:gridCol w:w="1640"/>
        <w:gridCol w:w="1640"/>
        <w:gridCol w:w="2273"/>
        <w:gridCol w:w="1406"/>
        <w:gridCol w:w="1640"/>
        <w:gridCol w:w="2178"/>
      </w:tblGrid>
      <w:tr w:rsidR="00E736F5" w:rsidRPr="00B7648E" w:rsidTr="00D362AF">
        <w:trPr>
          <w:trHeight w:val="450"/>
        </w:trPr>
        <w:tc>
          <w:tcPr>
            <w:tcW w:w="148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6"/>
                <w:szCs w:val="36"/>
              </w:rPr>
            </w:pPr>
            <w:r w:rsidRPr="00EB6424">
              <w:rPr>
                <w:rFonts w:ascii="黑体" w:eastAsia="黑体" w:hAnsi="黑体" w:cs="宋体"/>
                <w:color w:val="000000"/>
                <w:kern w:val="0"/>
                <w:sz w:val="36"/>
                <w:szCs w:val="36"/>
              </w:rPr>
              <w:t>****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6"/>
              </w:rPr>
              <w:t>技术</w:t>
            </w:r>
            <w:r w:rsidRPr="00EB6424"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6"/>
              </w:rPr>
              <w:t>改造项目总投入明细清单</w:t>
            </w:r>
          </w:p>
        </w:tc>
      </w:tr>
      <w:tr w:rsidR="00E736F5" w:rsidRPr="00B7648E" w:rsidTr="00D362AF">
        <w:trPr>
          <w:trHeight w:val="390"/>
        </w:trPr>
        <w:tc>
          <w:tcPr>
            <w:tcW w:w="14899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单位：元</w:t>
            </w:r>
          </w:p>
        </w:tc>
      </w:tr>
      <w:tr w:rsidR="00E736F5" w:rsidRPr="00B7648E" w:rsidTr="00060E0C">
        <w:trPr>
          <w:trHeight w:val="375"/>
        </w:trPr>
        <w:tc>
          <w:tcPr>
            <w:tcW w:w="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设备名称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开票日期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开票内容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发票号码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总价（不含税）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税额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含税总额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供应商</w:t>
            </w:r>
          </w:p>
        </w:tc>
      </w:tr>
      <w:tr w:rsidR="00E736F5" w:rsidRPr="00B7648E" w:rsidTr="00060E0C">
        <w:trPr>
          <w:trHeight w:val="375"/>
        </w:trPr>
        <w:tc>
          <w:tcPr>
            <w:tcW w:w="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736F5" w:rsidRPr="00B7648E" w:rsidTr="00060E0C">
        <w:trPr>
          <w:trHeight w:val="375"/>
        </w:trPr>
        <w:tc>
          <w:tcPr>
            <w:tcW w:w="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736F5" w:rsidRPr="00B7648E" w:rsidTr="00060E0C">
        <w:trPr>
          <w:trHeight w:val="375"/>
        </w:trPr>
        <w:tc>
          <w:tcPr>
            <w:tcW w:w="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736F5" w:rsidRPr="00B7648E" w:rsidTr="00060E0C">
        <w:trPr>
          <w:trHeight w:val="375"/>
        </w:trPr>
        <w:tc>
          <w:tcPr>
            <w:tcW w:w="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736F5" w:rsidRPr="00B7648E" w:rsidTr="00060E0C">
        <w:trPr>
          <w:trHeight w:val="375"/>
        </w:trPr>
        <w:tc>
          <w:tcPr>
            <w:tcW w:w="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736F5" w:rsidRPr="00B7648E" w:rsidTr="00060E0C">
        <w:trPr>
          <w:trHeight w:val="375"/>
        </w:trPr>
        <w:tc>
          <w:tcPr>
            <w:tcW w:w="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736F5" w:rsidRPr="00B7648E" w:rsidTr="00060E0C">
        <w:trPr>
          <w:trHeight w:val="375"/>
        </w:trPr>
        <w:tc>
          <w:tcPr>
            <w:tcW w:w="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736F5" w:rsidRPr="00B7648E" w:rsidTr="00060E0C">
        <w:trPr>
          <w:trHeight w:val="375"/>
        </w:trPr>
        <w:tc>
          <w:tcPr>
            <w:tcW w:w="8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736F5" w:rsidRPr="00B7648E" w:rsidTr="00BE383B">
        <w:trPr>
          <w:trHeight w:val="390"/>
        </w:trPr>
        <w:tc>
          <w:tcPr>
            <w:tcW w:w="740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合计　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736F5" w:rsidRPr="00EB6424" w:rsidRDefault="00E736F5" w:rsidP="00EB642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EB6424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E736F5" w:rsidRDefault="00E736F5"/>
    <w:sectPr w:rsidR="00E736F5" w:rsidSect="00060E0C">
      <w:pgSz w:w="16838" w:h="11906" w:orient="landscape"/>
      <w:pgMar w:top="1588" w:right="1440" w:bottom="158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6F5" w:rsidRDefault="00E736F5" w:rsidP="00D362AF">
      <w:r>
        <w:separator/>
      </w:r>
    </w:p>
  </w:endnote>
  <w:endnote w:type="continuationSeparator" w:id="1">
    <w:p w:rsidR="00E736F5" w:rsidRDefault="00E736F5" w:rsidP="00D36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6F5" w:rsidRDefault="00E736F5" w:rsidP="00D362AF">
      <w:r>
        <w:separator/>
      </w:r>
    </w:p>
  </w:footnote>
  <w:footnote w:type="continuationSeparator" w:id="1">
    <w:p w:rsidR="00E736F5" w:rsidRDefault="00E736F5" w:rsidP="00D362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424"/>
    <w:rsid w:val="00060E0C"/>
    <w:rsid w:val="00443104"/>
    <w:rsid w:val="005C1E26"/>
    <w:rsid w:val="00606DAB"/>
    <w:rsid w:val="009131BA"/>
    <w:rsid w:val="00A201C7"/>
    <w:rsid w:val="00B13F62"/>
    <w:rsid w:val="00B348A7"/>
    <w:rsid w:val="00B7648E"/>
    <w:rsid w:val="00BE383B"/>
    <w:rsid w:val="00CE5CF8"/>
    <w:rsid w:val="00D362AF"/>
    <w:rsid w:val="00DF1F43"/>
    <w:rsid w:val="00E736F5"/>
    <w:rsid w:val="00EB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10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36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362A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362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62A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54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34</Words>
  <Characters>196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USER</cp:lastModifiedBy>
  <cp:revision>4</cp:revision>
  <dcterms:created xsi:type="dcterms:W3CDTF">2019-08-02T01:03:00Z</dcterms:created>
  <dcterms:modified xsi:type="dcterms:W3CDTF">2021-02-18T07:31:00Z</dcterms:modified>
</cp:coreProperties>
</file>